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32854BF9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A2F48">
        <w:rPr>
          <w:b/>
          <w:i/>
          <w:noProof/>
          <w:sz w:val="28"/>
        </w:rPr>
        <w:t>0301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1BCA42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A3CEB" w:rsidRPr="008A2F48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8FF1678" w:rsidR="000F7ECB" w:rsidRPr="00FA3CEB" w:rsidRDefault="00FA3CE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A3CEB">
        <w:rPr>
          <w:rFonts w:cs="Arial"/>
          <w:bCs/>
          <w:sz w:val="22"/>
        </w:rPr>
        <w:t>Maastricht, NL 19 - 22 March 2024</w:t>
      </w:r>
      <w:r w:rsidR="000F7ECB" w:rsidRPr="00FA3CEB">
        <w:rPr>
          <w:rFonts w:cs="Arial"/>
          <w:bCs/>
          <w:sz w:val="22"/>
        </w:rPr>
        <w:br/>
      </w:r>
      <w:r w:rsidR="000F7ECB" w:rsidRPr="00FA3CEB">
        <w:rPr>
          <w:rFonts w:cs="Arial"/>
          <w:bCs/>
          <w:sz w:val="22"/>
        </w:rPr>
        <w:br/>
      </w:r>
    </w:p>
    <w:p w14:paraId="2368C8B1" w14:textId="28D6FBA8" w:rsidR="000F7ECB" w:rsidRPr="00FA3CE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A3CEB">
        <w:rPr>
          <w:rFonts w:ascii="Arial" w:hAnsi="Arial" w:cs="Arial"/>
          <w:b/>
        </w:rPr>
        <w:t>Title:</w:t>
      </w:r>
      <w:r w:rsidRPr="00FA3CEB">
        <w:rPr>
          <w:rFonts w:ascii="Arial" w:hAnsi="Arial" w:cs="Arial"/>
          <w:b/>
        </w:rPr>
        <w:tab/>
        <w:t xml:space="preserve">Presentation of </w:t>
      </w:r>
      <w:r w:rsidR="00222D66" w:rsidRPr="00FA3CEB">
        <w:rPr>
          <w:rFonts w:ascii="Arial" w:hAnsi="Arial" w:cs="Arial"/>
          <w:b/>
        </w:rPr>
        <w:t>Specification/Report to TSG:</w:t>
      </w:r>
      <w:r w:rsidR="00222D66" w:rsidRPr="00FA3CEB">
        <w:rPr>
          <w:rFonts w:ascii="Arial" w:hAnsi="Arial" w:cs="Arial"/>
          <w:b/>
        </w:rPr>
        <w:br/>
      </w:r>
      <w:r w:rsidR="00FA3CEB" w:rsidRPr="00FA3CEB">
        <w:rPr>
          <w:rFonts w:ascii="Arial" w:hAnsi="Arial" w:cs="Arial"/>
          <w:b/>
        </w:rPr>
        <w:t>TS 28.111, Version 1.</w:t>
      </w:r>
      <w:r w:rsidR="00FA3CEB" w:rsidRPr="00FA3CEB">
        <w:rPr>
          <w:rFonts w:ascii="Arial" w:hAnsi="Arial" w:cs="Arial"/>
          <w:b/>
        </w:rPr>
        <w:t>1</w:t>
      </w:r>
      <w:r w:rsidR="00FA3CEB" w:rsidRPr="00FA3CEB">
        <w:rPr>
          <w:rFonts w:ascii="Arial" w:hAnsi="Arial" w:cs="Arial"/>
          <w:b/>
        </w:rPr>
        <w:t>.0</w:t>
      </w:r>
      <w:r w:rsidR="00222D66" w:rsidRPr="00FA3CEB">
        <w:rPr>
          <w:rFonts w:ascii="Arial" w:hAnsi="Arial" w:cs="Arial"/>
          <w:b/>
        </w:rPr>
        <w:br/>
      </w:r>
    </w:p>
    <w:p w14:paraId="05E7EA52" w14:textId="18EE418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A3CEB" w:rsidRPr="00FA3CEB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A304A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A3CEB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6C59F7" w14:textId="77777777" w:rsidR="00233A18" w:rsidRDefault="00233A18" w:rsidP="00233A18">
      <w:r>
        <w:t xml:space="preserve">and user friendliness of the fault management (fault supervision) documentation needs to be improved. The current specification is </w:t>
      </w:r>
    </w:p>
    <w:p w14:paraId="6FC4418D" w14:textId="77777777" w:rsidR="00233A18" w:rsidRDefault="00233A18" w:rsidP="00233A18">
      <w:pPr>
        <w:numPr>
          <w:ilvl w:val="0"/>
          <w:numId w:val="13"/>
        </w:numPr>
      </w:pPr>
      <w:r>
        <w:t>Distributed in 4 separate specifications with some items defined only in external references</w:t>
      </w:r>
    </w:p>
    <w:p w14:paraId="5713C2EB" w14:textId="77777777" w:rsidR="00233A18" w:rsidRDefault="00233A18" w:rsidP="00233A18">
      <w:pPr>
        <w:numPr>
          <w:ilvl w:val="0"/>
          <w:numId w:val="13"/>
        </w:numPr>
      </w:pPr>
      <w:r>
        <w:t>Not always consistent, partly due to the distributed documentation</w:t>
      </w:r>
    </w:p>
    <w:p w14:paraId="2C29A596" w14:textId="77777777" w:rsidR="00233A18" w:rsidRDefault="00233A18" w:rsidP="00233A18">
      <w:pPr>
        <w:numPr>
          <w:ilvl w:val="0"/>
          <w:numId w:val="13"/>
        </w:numPr>
      </w:pPr>
      <w:r>
        <w:t>Problematic to understand as readers need to find the relevant parts</w:t>
      </w:r>
    </w:p>
    <w:p w14:paraId="54C23AC4" w14:textId="77777777" w:rsidR="00233A18" w:rsidRDefault="00233A18" w:rsidP="00233A18">
      <w:pPr>
        <w:numPr>
          <w:ilvl w:val="0"/>
          <w:numId w:val="13"/>
        </w:numPr>
      </w:pPr>
      <w:r>
        <w:t>Has general quality issues</w:t>
      </w:r>
    </w:p>
    <w:p w14:paraId="3A5551C9" w14:textId="77777777" w:rsidR="00233A18" w:rsidRDefault="00233A18" w:rsidP="00233A18">
      <w:pPr>
        <w:numPr>
          <w:ilvl w:val="0"/>
          <w:numId w:val="13"/>
        </w:numPr>
      </w:pPr>
      <w:r>
        <w:t>Is not adapted to the SBMA framework</w:t>
      </w:r>
    </w:p>
    <w:p w14:paraId="762F6B07" w14:textId="77777777" w:rsidR="00233A18" w:rsidRDefault="00233A18" w:rsidP="00233A18">
      <w:r>
        <w:t xml:space="preserve">The TS 28.111 Fault management is a new TS specifying Fault management in the Service Based Management Architecture framework. The goal of the new TS is </w:t>
      </w:r>
    </w:p>
    <w:p w14:paraId="1429D1AC" w14:textId="77777777" w:rsidR="00233A18" w:rsidRDefault="00233A18" w:rsidP="00233A18">
      <w:pPr>
        <w:numPr>
          <w:ilvl w:val="0"/>
          <w:numId w:val="12"/>
        </w:numPr>
      </w:pPr>
      <w:r>
        <w:t xml:space="preserve">To consolidate the specification of the fault management service into one document </w:t>
      </w:r>
    </w:p>
    <w:p w14:paraId="235D7D24" w14:textId="77777777" w:rsidR="00233A18" w:rsidRDefault="00233A18" w:rsidP="00233A18">
      <w:pPr>
        <w:numPr>
          <w:ilvl w:val="0"/>
          <w:numId w:val="12"/>
        </w:numPr>
      </w:pPr>
      <w:r>
        <w:t>to make it easier for end users to understand the service</w:t>
      </w:r>
    </w:p>
    <w:p w14:paraId="549696C2" w14:textId="77777777" w:rsidR="00233A18" w:rsidRDefault="00233A18" w:rsidP="00233A18">
      <w:pPr>
        <w:numPr>
          <w:ilvl w:val="0"/>
          <w:numId w:val="12"/>
        </w:numPr>
      </w:pPr>
      <w:r>
        <w:t>to specify a more direct connection between the requirements, use-cases, notifications and the data model (NRM)</w:t>
      </w:r>
    </w:p>
    <w:p w14:paraId="302271A9" w14:textId="77777777" w:rsidR="00233A18" w:rsidRDefault="00233A18" w:rsidP="00233A18">
      <w:pPr>
        <w:numPr>
          <w:ilvl w:val="0"/>
          <w:numId w:val="12"/>
        </w:numPr>
      </w:pPr>
      <w:r>
        <w:t>to generally improve the quality and the consistency of the specification especially focusing on consistency of the information content of the notifications and the data model</w:t>
      </w:r>
    </w:p>
    <w:p w14:paraId="346F2A6D" w14:textId="780DCAF2" w:rsidR="00233A18" w:rsidRDefault="00233A18" w:rsidP="00233A18">
      <w:pPr>
        <w:numPr>
          <w:ilvl w:val="0"/>
          <w:numId w:val="12"/>
        </w:numPr>
      </w:pPr>
      <w:r>
        <w:t>to adapt fault management to the SBMA framework replacing dedicated operation with the common CRUD (create/read/update/delete) operations.</w:t>
      </w:r>
    </w:p>
    <w:p w14:paraId="442F96C2" w14:textId="4617530D" w:rsidR="00C85049" w:rsidRDefault="00C85049" w:rsidP="00C85049">
      <w:pPr>
        <w:ind w:left="360"/>
      </w:pPr>
      <w:r w:rsidRPr="00C85049">
        <w:t>This rework of Fault Management does not intend to introduce new functionality. New topics shall be handled in separate contributions.</w:t>
      </w:r>
    </w:p>
    <w:p w14:paraId="568D363B" w14:textId="0DB87469" w:rsidR="0045428D" w:rsidRDefault="0045428D" w:rsidP="00233A1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85049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C85049" w:rsidRPr="00C85049">
        <w:rPr>
          <w:b/>
          <w:sz w:val="24"/>
        </w:rPr>
        <w:t>10</w:t>
      </w:r>
      <w:r w:rsidR="00C85049">
        <w:rPr>
          <w:b/>
          <w:sz w:val="24"/>
        </w:rPr>
        <w:t>2</w:t>
      </w:r>
      <w:r>
        <w:rPr>
          <w:b/>
          <w:sz w:val="24"/>
        </w:rPr>
        <w:t>:</w:t>
      </w:r>
    </w:p>
    <w:p w14:paraId="026666BB" w14:textId="710AEB91" w:rsidR="0045428D" w:rsidRDefault="00C85049">
      <w:pPr>
        <w:tabs>
          <w:tab w:val="left" w:pos="3119"/>
        </w:tabs>
        <w:rPr>
          <w:sz w:val="24"/>
        </w:rPr>
      </w:pPr>
      <w:r>
        <w:rPr>
          <w:sz w:val="24"/>
        </w:rPr>
        <w:t>The OpenApi file for FM is devided into two.</w:t>
      </w:r>
    </w:p>
    <w:p w14:paraId="4AFBFD8E" w14:textId="62369A43" w:rsidR="00C85049" w:rsidRPr="00C85049" w:rsidRDefault="00C85049">
      <w:pPr>
        <w:tabs>
          <w:tab w:val="left" w:pos="3119"/>
        </w:tabs>
        <w:rPr>
          <w:sz w:val="24"/>
        </w:rPr>
      </w:pPr>
      <w:r>
        <w:rPr>
          <w:sz w:val="24"/>
        </w:rPr>
        <w:t>Use-cases were fully reworked, mostly editorial changes.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433969F" w:rsidR="0045428D" w:rsidRPr="00C85049" w:rsidRDefault="00C85049">
      <w:pPr>
        <w:tabs>
          <w:tab w:val="left" w:pos="3119"/>
        </w:tabs>
        <w:rPr>
          <w:sz w:val="24"/>
        </w:rPr>
      </w:pPr>
      <w:r w:rsidRPr="00C85049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6A7AAD7" w:rsidR="0045428D" w:rsidRPr="008A2F48" w:rsidRDefault="00C85049">
      <w:pPr>
        <w:tabs>
          <w:tab w:val="left" w:pos="3119"/>
        </w:tabs>
        <w:rPr>
          <w:sz w:val="24"/>
        </w:rPr>
      </w:pPr>
      <w:r w:rsidRPr="00C85049">
        <w:rPr>
          <w:sz w:val="24"/>
        </w:rPr>
        <w:lastRenderedPageBreak/>
        <w:t>None</w:t>
      </w:r>
    </w:p>
    <w:sectPr w:rsidR="0045428D" w:rsidRPr="008A2F4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D667C"/>
    <w:multiLevelType w:val="hybridMultilevel"/>
    <w:tmpl w:val="E278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F251155"/>
    <w:multiLevelType w:val="hybridMultilevel"/>
    <w:tmpl w:val="57C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433979540">
    <w:abstractNumId w:val="10"/>
  </w:num>
  <w:num w:numId="13" w16cid:durableId="15706542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3A18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A2F48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5049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A3C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balazs-153</cp:lastModifiedBy>
  <cp:revision>7</cp:revision>
  <dcterms:created xsi:type="dcterms:W3CDTF">2024-01-19T03:13:00Z</dcterms:created>
  <dcterms:modified xsi:type="dcterms:W3CDTF">2024-01-19T03:19:00Z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